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document.xml" ContentType="application/vnd.openxmlformats-officedocument.wordprocessingml.document.glossary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glossary/styles.xml" ContentType="application/vnd.openxmlformats-officedocument.wordprocessingml.styles+xml"/>
  <Override PartName="/word/styles.xml" ContentType="application/vnd.openxmlformats-officedocument.wordprocessingml.styles+xml"/>
  <Override PartName="/word/glossary/fontTable.xml" ContentType="application/vnd.openxmlformats-officedocument.wordprocessingml.fontTabl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D9E" w:rsidRDefault="00CD1427" w:rsidP="00E51D9E">
      <w:pPr>
        <w:jc w:val="center"/>
        <w:rPr>
          <w:b/>
          <w:sz w:val="44"/>
        </w:rPr>
      </w:pPr>
      <w:r w:rsidRPr="001910A2">
        <w:rPr>
          <w:b/>
          <w:sz w:val="44"/>
        </w:rPr>
        <w:t>Lesson Review</w:t>
      </w:r>
    </w:p>
    <w:p w:rsidR="007953F0" w:rsidRPr="007953F0" w:rsidRDefault="00CD1427" w:rsidP="00E51D9E">
      <w:pPr>
        <w:jc w:val="center"/>
        <w:rPr>
          <w:b/>
          <w:sz w:val="36"/>
        </w:rPr>
      </w:pPr>
      <w:r w:rsidRPr="007953F0">
        <w:rPr>
          <w:b/>
          <w:sz w:val="36"/>
        </w:rPr>
        <w:t xml:space="preserve">Name: </w:t>
      </w:r>
      <w:sdt>
        <w:sdtPr>
          <w:rPr>
            <w:rStyle w:val="Style2"/>
          </w:rPr>
          <w:id w:val="39015507"/>
          <w:placeholder>
            <w:docPart w:val="737E6A0F9C6A40428C32296B2EC29209"/>
          </w:placeholder>
          <w:showingPlcHdr/>
          <w:text/>
        </w:sdtPr>
        <w:sdtEndPr>
          <w:rPr>
            <w:rStyle w:val="DefaultParagraphFont"/>
            <w:b w:val="0"/>
            <w:sz w:val="24"/>
            <w:u w:val="none"/>
          </w:rPr>
        </w:sdtEndPr>
        <w:sdtContent>
          <w:r w:rsidRPr="007953F0">
            <w:rPr>
              <w:rStyle w:val="PlaceholderText"/>
              <w:sz w:val="20"/>
            </w:rPr>
            <w:t xml:space="preserve">Click here </w:t>
          </w:r>
          <w:r w:rsidRPr="007953F0">
            <w:rPr>
              <w:rStyle w:val="PlaceholderText"/>
              <w:sz w:val="20"/>
            </w:rPr>
            <w:t>to enter text.</w:t>
          </w:r>
        </w:sdtContent>
      </w:sdt>
    </w:p>
    <w:p w:rsidR="00E51D9E" w:rsidRPr="001910A2" w:rsidRDefault="00CD1427">
      <w:pPr>
        <w:rPr>
          <w:sz w:val="32"/>
        </w:rPr>
      </w:pPr>
    </w:p>
    <w:p w:rsidR="00E51D9E" w:rsidRPr="001910A2" w:rsidRDefault="00CD1427">
      <w:pPr>
        <w:rPr>
          <w:sz w:val="32"/>
        </w:rPr>
      </w:pPr>
      <w:r w:rsidRPr="001910A2">
        <w:rPr>
          <w:sz w:val="32"/>
        </w:rPr>
        <w:t xml:space="preserve">Review Sheet for </w:t>
      </w:r>
      <w:sdt>
        <w:sdtPr>
          <w:rPr>
            <w:sz w:val="32"/>
          </w:rPr>
          <w:id w:val="37258594"/>
          <w:placeholder>
            <w:docPart w:val="BEA932990FEBA448A6B01596F2500ED4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1910A2">
            <w:rPr>
              <w:rStyle w:val="PlaceholderText"/>
              <w:sz w:val="32"/>
            </w:rPr>
            <w:t>Click here to enter a date.</w:t>
          </w:r>
        </w:sdtContent>
      </w:sdt>
      <w:r w:rsidRPr="001910A2">
        <w:rPr>
          <w:sz w:val="32"/>
        </w:rPr>
        <w:t>.</w:t>
      </w:r>
    </w:p>
    <w:p w:rsidR="00E51D9E" w:rsidRPr="001910A2" w:rsidRDefault="00CD1427">
      <w:pPr>
        <w:rPr>
          <w:sz w:val="32"/>
        </w:rPr>
      </w:pPr>
    </w:p>
    <w:p w:rsidR="006D5BFD" w:rsidRPr="001910A2" w:rsidRDefault="00CD1427">
      <w:pPr>
        <w:rPr>
          <w:sz w:val="32"/>
        </w:rPr>
      </w:pPr>
      <w:r w:rsidRPr="001910A2">
        <w:rPr>
          <w:sz w:val="32"/>
        </w:rPr>
        <w:t xml:space="preserve">Our </w:t>
      </w:r>
      <w:r w:rsidRPr="001910A2">
        <w:rPr>
          <w:sz w:val="32"/>
        </w:rPr>
        <w:t>Business Name:</w:t>
      </w:r>
      <w:r w:rsidRPr="001910A2">
        <w:rPr>
          <w:sz w:val="32"/>
        </w:rPr>
        <w:t xml:space="preserve"> </w:t>
      </w:r>
      <w:sdt>
        <w:sdtPr>
          <w:rPr>
            <w:sz w:val="32"/>
          </w:rPr>
          <w:id w:val="37258609"/>
          <w:placeholder>
            <w:docPart w:val="02BDC67DE94E8144B8195B9A3E762230"/>
          </w:placeholder>
          <w:showingPlcHdr/>
          <w:text/>
        </w:sdtPr>
        <w:sdtEndPr/>
        <w:sdtContent>
          <w:r w:rsidRPr="001910A2">
            <w:rPr>
              <w:rStyle w:val="PlaceholderText"/>
              <w:sz w:val="32"/>
            </w:rPr>
            <w:t>Click here to enter text.</w:t>
          </w:r>
        </w:sdtContent>
      </w:sdt>
    </w:p>
    <w:p w:rsidR="00C50525" w:rsidRPr="001910A2" w:rsidRDefault="00CD1427">
      <w:pPr>
        <w:rPr>
          <w:sz w:val="32"/>
        </w:rPr>
      </w:pPr>
    </w:p>
    <w:p w:rsidR="00C50525" w:rsidRPr="001910A2" w:rsidRDefault="00CD1427">
      <w:pPr>
        <w:rPr>
          <w:sz w:val="32"/>
        </w:rPr>
      </w:pPr>
      <w:r w:rsidRPr="001910A2">
        <w:rPr>
          <w:sz w:val="32"/>
        </w:rPr>
        <w:t xml:space="preserve">Our </w:t>
      </w:r>
      <w:r w:rsidRPr="001910A2">
        <w:rPr>
          <w:sz w:val="32"/>
        </w:rPr>
        <w:t>Business</w:t>
      </w:r>
      <w:r w:rsidRPr="001910A2">
        <w:rPr>
          <w:sz w:val="32"/>
        </w:rPr>
        <w:t>’s</w:t>
      </w:r>
      <w:r w:rsidRPr="001910A2">
        <w:rPr>
          <w:sz w:val="32"/>
        </w:rPr>
        <w:t xml:space="preserve"> Mission:</w:t>
      </w:r>
      <w:r w:rsidRPr="001910A2">
        <w:rPr>
          <w:sz w:val="32"/>
        </w:rPr>
        <w:t xml:space="preserve"> </w:t>
      </w:r>
      <w:sdt>
        <w:sdtPr>
          <w:rPr>
            <w:sz w:val="32"/>
          </w:rPr>
          <w:id w:val="37258610"/>
          <w:placeholder>
            <w:docPart w:val="AA98D4E81CE41848B67DF5A50622B5CA"/>
          </w:placeholder>
          <w:showingPlcHdr/>
          <w:text w:multiLine="1"/>
        </w:sdtPr>
        <w:sdtEndPr/>
        <w:sdtContent>
          <w:r w:rsidRPr="001910A2">
            <w:rPr>
              <w:rStyle w:val="PlaceholderText"/>
              <w:sz w:val="32"/>
            </w:rPr>
            <w:t>Click here to enter text.</w:t>
          </w:r>
        </w:sdtContent>
      </w:sdt>
    </w:p>
    <w:p w:rsidR="00C50525" w:rsidRPr="001910A2" w:rsidRDefault="00CD1427">
      <w:pPr>
        <w:rPr>
          <w:sz w:val="32"/>
        </w:rPr>
      </w:pPr>
    </w:p>
    <w:p w:rsidR="00C50525" w:rsidRPr="001910A2" w:rsidRDefault="00CD1427">
      <w:pPr>
        <w:rPr>
          <w:sz w:val="32"/>
        </w:rPr>
      </w:pPr>
      <w:r w:rsidRPr="001910A2">
        <w:rPr>
          <w:sz w:val="32"/>
        </w:rPr>
        <w:t xml:space="preserve">I have been selected as the </w:t>
      </w:r>
      <w:sdt>
        <w:sdtPr>
          <w:rPr>
            <w:sz w:val="32"/>
          </w:rPr>
          <w:alias w:val="Jobs Titles"/>
          <w:tag w:val="Jobs Titles"/>
          <w:id w:val="36489938"/>
          <w:placeholder>
            <w:docPart w:val="697CC52416199246BD4FBF59D0F55E87"/>
          </w:placeholder>
          <w:showingPlcHdr/>
          <w:dropDownList>
            <w:listItem w:value="Choose a job title."/>
            <w:listItem w:displayText="President" w:value="President"/>
            <w:listItem w:displayText="Vice President" w:value="Vice President"/>
            <w:listItem w:displayText="Vice President of Finance" w:value="Vice President of Finance"/>
            <w:listItem w:displayText="Vice President of Manufacturing" w:value="Vice President of Manufacturing"/>
            <w:listItem w:displayText="Vice Presient of Design" w:value="Vice Presient of Design"/>
            <w:listItem w:displayText="Vice President of Marketing" w:value="Vice President of Marketing"/>
            <w:listItem w:displayText="Vice President of Sales" w:value="Vice President of Sales"/>
            <w:listItem w:displayText="Production Worker" w:value="Production Worker"/>
            <w:listItem w:displayText="Sales Staff" w:value="Sales Staff"/>
            <w:listItem w:displayText="a new jobe that is being created" w:value="a new jobe that is being created"/>
          </w:dropDownList>
        </w:sdtPr>
        <w:sdtEndPr/>
        <w:sdtContent>
          <w:r w:rsidRPr="001910A2">
            <w:rPr>
              <w:rStyle w:val="PlaceholderText"/>
              <w:sz w:val="32"/>
            </w:rPr>
            <w:t>Choose an item.</w:t>
          </w:r>
        </w:sdtContent>
      </w:sdt>
      <w:r w:rsidRPr="001910A2">
        <w:rPr>
          <w:sz w:val="32"/>
        </w:rPr>
        <w:t xml:space="preserve">  </w:t>
      </w:r>
      <w:r w:rsidRPr="001910A2">
        <w:rPr>
          <w:sz w:val="32"/>
        </w:rPr>
        <w:t>of our company.</w:t>
      </w:r>
    </w:p>
    <w:p w:rsidR="00B34F0A" w:rsidRPr="001910A2" w:rsidRDefault="00CD1427">
      <w:pPr>
        <w:rPr>
          <w:sz w:val="32"/>
        </w:rPr>
      </w:pPr>
    </w:p>
    <w:p w:rsidR="00B34F0A" w:rsidRPr="001910A2" w:rsidRDefault="00CD1427">
      <w:pPr>
        <w:rPr>
          <w:sz w:val="32"/>
        </w:rPr>
      </w:pPr>
      <w:r w:rsidRPr="001910A2">
        <w:rPr>
          <w:sz w:val="32"/>
        </w:rPr>
        <w:t>To complete my role in o</w:t>
      </w:r>
      <w:r w:rsidRPr="001910A2">
        <w:rPr>
          <w:sz w:val="32"/>
        </w:rPr>
        <w:t xml:space="preserve">ur new company, I will be responsible </w:t>
      </w:r>
      <w:sdt>
        <w:sdtPr>
          <w:rPr>
            <w:sz w:val="32"/>
          </w:rPr>
          <w:id w:val="37258629"/>
          <w:placeholder>
            <w:docPart w:val="737E6A0F9C6A40428C32296B2EC29209"/>
          </w:placeholder>
          <w:showingPlcHdr/>
          <w:text w:multiLine="1"/>
        </w:sdtPr>
        <w:sdtEndPr/>
        <w:sdtContent>
          <w:r w:rsidRPr="001910A2">
            <w:rPr>
              <w:rStyle w:val="PlaceholderText"/>
              <w:sz w:val="32"/>
            </w:rPr>
            <w:t>Click here to enter text.</w:t>
          </w:r>
        </w:sdtContent>
      </w:sdt>
    </w:p>
    <w:p w:rsidR="00E51D9E" w:rsidRPr="001910A2" w:rsidRDefault="00CD1427">
      <w:pPr>
        <w:rPr>
          <w:sz w:val="32"/>
        </w:rPr>
      </w:pPr>
    </w:p>
    <w:p w:rsidR="00E51D9E" w:rsidRPr="001910A2" w:rsidRDefault="00CD1427">
      <w:pPr>
        <w:rPr>
          <w:sz w:val="32"/>
        </w:rPr>
      </w:pPr>
      <w:r w:rsidRPr="001910A2">
        <w:rPr>
          <w:sz w:val="32"/>
        </w:rPr>
        <w:t xml:space="preserve">I feel that I will be an asset to the company because </w:t>
      </w:r>
      <w:sdt>
        <w:sdtPr>
          <w:rPr>
            <w:sz w:val="32"/>
          </w:rPr>
          <w:id w:val="37258633"/>
          <w:placeholder>
            <w:docPart w:val="737E6A0F9C6A40428C32296B2EC29209"/>
          </w:placeholder>
          <w:showingPlcHdr/>
          <w:text w:multiLine="1"/>
        </w:sdtPr>
        <w:sdtEndPr/>
        <w:sdtContent>
          <w:r w:rsidRPr="001910A2">
            <w:rPr>
              <w:rStyle w:val="PlaceholderText"/>
              <w:sz w:val="32"/>
            </w:rPr>
            <w:t>Click here to enter text.</w:t>
          </w:r>
        </w:sdtContent>
      </w:sdt>
    </w:p>
    <w:p w:rsidR="00E51D9E" w:rsidRPr="001910A2" w:rsidRDefault="00CD1427">
      <w:pPr>
        <w:rPr>
          <w:sz w:val="32"/>
        </w:rPr>
      </w:pPr>
    </w:p>
    <w:p w:rsidR="00E51D9E" w:rsidRPr="001910A2" w:rsidRDefault="00CD1427">
      <w:pPr>
        <w:rPr>
          <w:sz w:val="32"/>
        </w:rPr>
      </w:pPr>
    </w:p>
    <w:p w:rsidR="00E51D9E" w:rsidRPr="001910A2" w:rsidRDefault="00CD1427">
      <w:pPr>
        <w:rPr>
          <w:sz w:val="32"/>
        </w:rPr>
      </w:pPr>
    </w:p>
    <w:sectPr w:rsidR="00E51D9E" w:rsidRPr="001910A2" w:rsidSect="006D5BFD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20"/>
  <w:characterSpacingControl w:val="doNotCompress"/>
  <w:compat/>
  <w:rsids>
    <w:rsidRoot w:val="00CD1427"/>
    <w:rsid w:val="00CD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BF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PlaceholderText">
    <w:name w:val="Placeholder Text"/>
    <w:basedOn w:val="DefaultParagraphFont"/>
    <w:uiPriority w:val="99"/>
    <w:semiHidden/>
    <w:rsid w:val="00C5052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5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525"/>
    <w:rPr>
      <w:rFonts w:ascii="Tahoma" w:hAnsi="Tahoma" w:cs="Tahoma"/>
      <w:sz w:val="16"/>
      <w:szCs w:val="16"/>
    </w:rPr>
  </w:style>
  <w:style w:type="character" w:customStyle="1" w:styleId="Style1">
    <w:name w:val="Style1"/>
    <w:basedOn w:val="DefaultParagraphFont"/>
    <w:uiPriority w:val="1"/>
    <w:rsid w:val="00DB3D79"/>
    <w:rPr>
      <w:b/>
      <w:u w:val="single"/>
    </w:rPr>
  </w:style>
  <w:style w:type="character" w:customStyle="1" w:styleId="Style2">
    <w:name w:val="Style2"/>
    <w:basedOn w:val="DefaultParagraphFont"/>
    <w:uiPriority w:val="1"/>
    <w:rsid w:val="000237F8"/>
    <w:rPr>
      <w:rFonts w:ascii="Times New Roman" w:hAnsi="Times New Roman"/>
      <w:b/>
      <w:sz w:val="3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glossaryDocument" Target="glossary/document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teacher:Downloads:Lesson%206%20Review%20Sheet-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37E6A0F9C6A40428C32296B2EC29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AF325-A894-E24D-B808-E4A7CAFE8133}"/>
      </w:docPartPr>
      <w:docPartBody>
        <w:p w:rsidR="00000000" w:rsidRDefault="000476B4">
          <w:pPr>
            <w:pStyle w:val="737E6A0F9C6A40428C32296B2EC29209"/>
          </w:pPr>
          <w:r w:rsidRPr="00D54BD1">
            <w:rPr>
              <w:rStyle w:val="PlaceholderText"/>
            </w:rPr>
            <w:t>Click here to enter text.</w:t>
          </w:r>
        </w:p>
      </w:docPartBody>
    </w:docPart>
    <w:docPart>
      <w:docPartPr>
        <w:name w:val="BEA932990FEBA448A6B01596F2500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F39965-522E-BC4B-9BAE-6966DB9A27D1}"/>
      </w:docPartPr>
      <w:docPartBody>
        <w:p w:rsidR="00000000" w:rsidRDefault="000476B4">
          <w:pPr>
            <w:pStyle w:val="BEA932990FEBA448A6B01596F2500ED4"/>
          </w:pPr>
          <w:r w:rsidRPr="00D54BD1">
            <w:rPr>
              <w:rStyle w:val="PlaceholderText"/>
            </w:rPr>
            <w:t>Click here to enter a date.</w:t>
          </w:r>
        </w:p>
      </w:docPartBody>
    </w:docPart>
    <w:docPart>
      <w:docPartPr>
        <w:name w:val="02BDC67DE94E8144B8195B9A3E762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0A89CA-D5D1-094C-914C-817B1842D3F7}"/>
      </w:docPartPr>
      <w:docPartBody>
        <w:p w:rsidR="00000000" w:rsidRDefault="000476B4">
          <w:pPr>
            <w:pStyle w:val="02BDC67DE94E8144B8195B9A3E762230"/>
          </w:pPr>
          <w:r w:rsidRPr="00D54BD1">
            <w:rPr>
              <w:rStyle w:val="PlaceholderText"/>
            </w:rPr>
            <w:t>Click here to enter text.</w:t>
          </w:r>
        </w:p>
      </w:docPartBody>
    </w:docPart>
    <w:docPart>
      <w:docPartPr>
        <w:name w:val="AA98D4E81CE41848B67DF5A50622B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90FF5F-F77E-A74D-8CB7-D27FE0E6F89A}"/>
      </w:docPartPr>
      <w:docPartBody>
        <w:p w:rsidR="00000000" w:rsidRDefault="000476B4">
          <w:pPr>
            <w:pStyle w:val="AA98D4E81CE41848B67DF5A50622B5CA"/>
          </w:pPr>
          <w:r w:rsidRPr="00D54BD1">
            <w:rPr>
              <w:rStyle w:val="PlaceholderText"/>
            </w:rPr>
            <w:t>Click here to enter text.</w:t>
          </w:r>
        </w:p>
      </w:docPartBody>
    </w:docPart>
    <w:docPart>
      <w:docPartPr>
        <w:name w:val="697CC52416199246BD4FBF59D0F55E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22537-B5ED-734B-B221-631E82F75638}"/>
      </w:docPartPr>
      <w:docPartBody>
        <w:p w:rsidR="00000000" w:rsidRDefault="000476B4">
          <w:pPr>
            <w:pStyle w:val="697CC52416199246BD4FBF59D0F55E87"/>
          </w:pPr>
          <w:r w:rsidRPr="0076254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737E6A0F9C6A40428C32296B2EC29209">
    <w:name w:val="737E6A0F9C6A40428C32296B2EC29209"/>
  </w:style>
  <w:style w:type="paragraph" w:customStyle="1" w:styleId="BEA932990FEBA448A6B01596F2500ED4">
    <w:name w:val="BEA932990FEBA448A6B01596F2500ED4"/>
  </w:style>
  <w:style w:type="paragraph" w:customStyle="1" w:styleId="02BDC67DE94E8144B8195B9A3E762230">
    <w:name w:val="02BDC67DE94E8144B8195B9A3E762230"/>
  </w:style>
  <w:style w:type="paragraph" w:customStyle="1" w:styleId="AA98D4E81CE41848B67DF5A50622B5CA">
    <w:name w:val="AA98D4E81CE41848B67DF5A50622B5CA"/>
  </w:style>
  <w:style w:type="paragraph" w:customStyle="1" w:styleId="697CC52416199246BD4FBF59D0F55E87">
    <w:name w:val="697CC52416199246BD4FBF59D0F55E8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6 Review Sheet-1.dotx</Template>
  <TotalTime>1</TotalTime>
  <Pages>1</Pages>
  <Words>63</Words>
  <Characters>362</Characters>
  <Application>Microsoft Macintosh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Paula Steele</cp:lastModifiedBy>
  <cp:revision>1</cp:revision>
  <cp:lastPrinted>2010-10-07T04:47:00Z</cp:lastPrinted>
  <dcterms:created xsi:type="dcterms:W3CDTF">2010-10-30T17:43:00Z</dcterms:created>
  <dcterms:modified xsi:type="dcterms:W3CDTF">2010-10-30T17:44:00Z</dcterms:modified>
</cp:coreProperties>
</file>